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E6F21C4"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727A73" w:rsidRPr="00727A73">
        <w:rPr>
          <w:rFonts w:asciiTheme="minorHAnsi" w:hAnsiTheme="minorHAnsi" w:cs="Arial"/>
          <w:sz w:val="22"/>
        </w:rPr>
        <w:t>Travaux de réhabilitation du bâtiment administratif CRDE de Domoni - Anjouan</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DF71CE0"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727A73" w:rsidRPr="00727A73">
        <w:rPr>
          <w:rFonts w:asciiTheme="minorHAnsi" w:hAnsiTheme="minorHAnsi" w:cs="Arial"/>
          <w:sz w:val="22"/>
        </w:rPr>
        <w:t xml:space="preserve"> Travaux de réhabilitation du bâtiment administratif CRDE de Domoni - Anjouan</w:t>
      </w:r>
      <w:r w:rsidR="002E1114">
        <w:rPr>
          <w:rFonts w:asciiTheme="minorHAnsi" w:hAnsiTheme="minorHAnsi" w:cs="Arial"/>
          <w:sz w:val="22"/>
        </w:rPr>
        <w:t xml:space="preserve">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79C23451" w14:textId="77777777" w:rsidR="00727A73" w:rsidRDefault="003930DF" w:rsidP="00727A73">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p>
    <w:p w14:paraId="32D7CD7F" w14:textId="6CAB1143" w:rsidR="008D2EC6" w:rsidRPr="00727A73" w:rsidRDefault="008D2EC6" w:rsidP="00727A73">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11D7C4F"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Objet du contrat</w:t>
      </w:r>
      <w:r w:rsidR="00727A73">
        <w:rPr>
          <w:rFonts w:ascii="Calibri" w:hAnsi="Calibri"/>
          <w:sz w:val="22"/>
          <w:szCs w:val="22"/>
        </w:rPr>
        <w:t xml:space="preserve"> : </w:t>
      </w:r>
      <w:r w:rsidR="00727A73" w:rsidRPr="00727A73">
        <w:rPr>
          <w:rFonts w:ascii="Calibri" w:hAnsi="Calibri"/>
          <w:sz w:val="22"/>
          <w:szCs w:val="22"/>
        </w:rPr>
        <w:t>Travaux de réhabilitation du bâtiment administratif CRDE de Domoni - Anjouan</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bookmarkStart w:id="0" w:name="_GoBack"/>
      <w:bookmarkEnd w:id="0"/>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A21AA5"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3043665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E2630D" w14:textId="77777777" w:rsidR="00A21AA5" w:rsidRDefault="00A21AA5">
      <w:r>
        <w:separator/>
      </w:r>
    </w:p>
  </w:endnote>
  <w:endnote w:type="continuationSeparator" w:id="0">
    <w:p w14:paraId="00875E27" w14:textId="77777777" w:rsidR="00A21AA5" w:rsidRDefault="00A21A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F49FD2B"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27A73">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27A7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15A299E"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27A7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27A73">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749D4D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727A73">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727A73">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5AEFBB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27A7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27A7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A21AA5"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098322" w14:textId="77777777" w:rsidR="00A21AA5" w:rsidRDefault="00A21AA5">
      <w:r>
        <w:separator/>
      </w:r>
    </w:p>
  </w:footnote>
  <w:footnote w:type="continuationSeparator" w:id="0">
    <w:p w14:paraId="5C5464B3" w14:textId="77777777" w:rsidR="00A21AA5" w:rsidRDefault="00A21AA5">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5B23"/>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3B8"/>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27A73"/>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1AA5"/>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70119A-0564-4998-8D4C-554C8150B0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1574</Words>
  <Characters>8657</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10211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Soulé Hamadi Said</cp:lastModifiedBy>
  <cp:revision>2</cp:revision>
  <cp:lastPrinted>2016-03-24T23:23:00Z</cp:lastPrinted>
  <dcterms:created xsi:type="dcterms:W3CDTF">2026-01-20T14:51:00Z</dcterms:created>
  <dcterms:modified xsi:type="dcterms:W3CDTF">2026-01-20T14:51:00Z</dcterms:modified>
</cp:coreProperties>
</file>